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02" w:type="dxa"/>
        <w:tblInd w:w="-885" w:type="dxa"/>
        <w:tblLook w:val="04A0"/>
      </w:tblPr>
      <w:tblGrid>
        <w:gridCol w:w="860"/>
        <w:gridCol w:w="985"/>
        <w:gridCol w:w="75"/>
        <w:gridCol w:w="3080"/>
        <w:gridCol w:w="1380"/>
        <w:gridCol w:w="1417"/>
        <w:gridCol w:w="81"/>
        <w:gridCol w:w="1337"/>
        <w:gridCol w:w="1325"/>
        <w:gridCol w:w="3920"/>
        <w:gridCol w:w="60"/>
        <w:gridCol w:w="81"/>
        <w:gridCol w:w="1701"/>
      </w:tblGrid>
      <w:tr w:rsidR="008053A7" w:rsidTr="00737F9B">
        <w:trPr>
          <w:trHeight w:val="42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3508</w:t>
            </w:r>
          </w:p>
        </w:tc>
        <w:tc>
          <w:tcPr>
            <w:tcW w:w="14457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бюджетная общеобразовательная организация  "Средняя общеобразовательная школа №8 г. Лениногорска" муниципального образования "Лениногорский муниципальный район" Республики Татарстан</w:t>
            </w:r>
          </w:p>
        </w:tc>
      </w:tr>
      <w:tr w:rsidR="008053A7" w:rsidTr="00DE41EE">
        <w:trPr>
          <w:trHeight w:val="1257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737F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Фа</w:t>
            </w:r>
            <w:r w:rsidR="00737F9B">
              <w:rPr>
                <w:rFonts w:ascii="Arial" w:hAnsi="Arial" w:cs="Arial"/>
                <w:color w:val="000000"/>
                <w:sz w:val="16"/>
                <w:szCs w:val="16"/>
              </w:rPr>
              <w:t xml:space="preserve">ттахова Гузель </w:t>
            </w:r>
            <w:proofErr w:type="spellStart"/>
            <w:r w:rsidR="00737F9B">
              <w:rPr>
                <w:rFonts w:ascii="Arial" w:hAnsi="Arial" w:cs="Arial"/>
                <w:color w:val="000000"/>
                <w:sz w:val="16"/>
                <w:szCs w:val="16"/>
              </w:rPr>
              <w:t>Магсумзяновна</w:t>
            </w:r>
            <w:proofErr w:type="spellEnd"/>
            <w:r w:rsidR="00737F9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351008 - Муниципальная бюджетная общеобразовательная организация  "Средняя общеобразовательная школа №8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татарского языка</w:t>
            </w:r>
          </w:p>
        </w:tc>
      </w:tr>
      <w:tr w:rsidR="008053A7" w:rsidTr="00DE41EE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737F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Абдуллина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Ильфина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Минирахмановна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354035 - Муниципальная бюджетная общеобразовательная организация  "Урмышлинская основная общеобразовательная школа" Лениногорского муниципального района РТ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физической культуры и ОБЖ</w:t>
            </w:r>
          </w:p>
        </w:tc>
      </w:tr>
      <w:tr w:rsidR="008053A7" w:rsidTr="00DE41EE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737F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Бань Виктория Александровна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351005 - Муниципальная автономная общеобразовательная организация   "Средняя общеобразовательная школа №5" муниципального образования "Лениногорского муниципального района" Республики Татарстан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истории и обществознания</w:t>
            </w:r>
          </w:p>
        </w:tc>
      </w:tr>
      <w:tr w:rsidR="008053A7" w:rsidTr="00DE41EE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737F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1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Баранова Светлана Анатольевна 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351007 - Муниципальная бюджетная общеобразовательная организация  "Средняя общеобразовательная школа №7 г. Лениногорска"  Лениногорского муниципального района РТ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8053A7" w:rsidTr="00DE41EE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737F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Бекчурина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Луиза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Равшановна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354031 - Муниципальная бюджетная общеобразовательная организация  "Урдалинская основная общеобразовательная школа " Лениногорского муниципального района РТ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английского языка</w:t>
            </w:r>
          </w:p>
        </w:tc>
      </w:tr>
      <w:tr w:rsidR="008053A7" w:rsidTr="00DE41EE">
        <w:trPr>
          <w:trHeight w:val="1257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737F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Бигманова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Зарина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Мирсаидовна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351013 - Муниципальная бюджетная общеобразовательная организация  "Средняя общеобразовательная школа №13 г. Лениногорска" муниципального образования "Лениногорский  муниципальный  район" РТ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русского и английского языка</w:t>
            </w:r>
          </w:p>
        </w:tc>
      </w:tr>
      <w:tr w:rsidR="008053A7" w:rsidTr="00DE41EE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737F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Валиева Галия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Нургаеновна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354032 - Муниципальная бюджетная общеобразовательная организация  "Зай-Каратайская основная общеобразовательная школа " Лениногорского муниципального района РТ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8053A7" w:rsidTr="00DE41EE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737F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Валиуллина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Галина Игоревна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352023 - Муниципальная бюджетная общеобразовательная организация  "Старокувакская средняя общеобразовательная школа" Лениногорского муниципального района РТ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английского языка</w:t>
            </w:r>
          </w:p>
        </w:tc>
      </w:tr>
      <w:tr w:rsidR="008053A7" w:rsidTr="00DE41EE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737F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Ванюкова Галина Михайловна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352029 - Муниципальная бюджетная общеобразовательная организация  "Ново-Сережкинская средняя общеобразовательная школа" Лениногорского муниципального района РТ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8053A7" w:rsidTr="00DE41EE">
        <w:trPr>
          <w:trHeight w:val="1257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737F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Велавичене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Резеда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Наилевна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352021 - Муниципальная бюджетная общеобразовательная организация  "Шугуровская средняя общеобразовательная школа имени Валерия Павловича Чкалова" муниципального образования "Лениногорский муниципальный район" Республики Татарстан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английского языка</w:t>
            </w:r>
          </w:p>
        </w:tc>
      </w:tr>
      <w:tr w:rsidR="008053A7" w:rsidTr="00DE41EE">
        <w:trPr>
          <w:trHeight w:val="1257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737F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Вильданова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Гульназ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Альбертовна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352021 - Муниципальная бюджетная общеобразовательная организация  "Шугуровская средняя общеобразовательная школа имени Валерия Павловича Чкалова" муниципального образования "Лениногорский муниципальный район" Республики Татарстан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8053A7" w:rsidTr="00737F9B">
        <w:trPr>
          <w:trHeight w:val="70"/>
        </w:trPr>
        <w:tc>
          <w:tcPr>
            <w:tcW w:w="1630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053A7" w:rsidTr="00DE41EE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737F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1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Вильданова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Розалия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Шамиловна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6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351013 - Муниципальная бюджетная общеобразовательная организация  "Средняя общеобразовательная школа №13 г. Лениногорска" муниципального образования "Лениногорский  муниципальный  район" РТ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татарского языка и литературы</w:t>
            </w:r>
          </w:p>
        </w:tc>
      </w:tr>
      <w:tr w:rsidR="008053A7" w:rsidTr="00DE41EE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737F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Гайнутдинова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Диля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Вазиховна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6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352024 - Муниципальная бюджетная общеобразовательная организация  "Тимяшевская средняя общеобразовательная школа " муниципального образования "Лениногорский муниципальный район" 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</w:t>
            </w:r>
          </w:p>
        </w:tc>
      </w:tr>
      <w:tr w:rsidR="008053A7" w:rsidTr="00DE41EE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737F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Галиева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Лилия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Азатовна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6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351005 - Муниципальная автономная общеобразовательная организация   "Средняя общеобразовательная школа №5" муниципального образования "Лениногорского муниципального района" Республики Татарстан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8053A7" w:rsidTr="00DE41EE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737F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Ганиева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Гузалия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Ахатовна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6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354033 - Муниципальная бюджетная общеобразовательная организация  "Нижнечершилинская средняя общеобразовательная школа " Лениногорского муниципального района 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8053A7" w:rsidTr="00DE41EE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737F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Pr="00737F9B" w:rsidRDefault="00737F9B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Гараева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Гузель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Акъдасовна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6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351013 - Муниципальная бюджетная общеобразовательная организация  "Средняя общеобразовательная школа №13 г. Лениногорска" муниципального образования "Лениногорский  муниципальный  район" 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татарского языка</w:t>
            </w:r>
          </w:p>
        </w:tc>
      </w:tr>
      <w:tr w:rsidR="008053A7" w:rsidTr="00DE41EE">
        <w:trPr>
          <w:trHeight w:val="1257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737F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Гарифуллина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Миляуша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Анасовна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6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352021 - Муниципальная бюджетная общеобразовательная организация  "Шугуровская средняя общеобразовательная школа имени Валерия Павловича Чкалова" муниципального образования "Лениногорский муниципальный район" Республики Татарстан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8053A7" w:rsidTr="00DE41EE">
        <w:trPr>
          <w:trHeight w:val="1257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737F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Гильманов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Наиль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Анурбекович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6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352021 - Муниципальная бюджетная общеобразовательная организация  "Шугуровская средняя общеобразовательная школа имени Валерия Павловича Чкалова" муниципального образования "Лениногорский муниципальный район" Республики Татарстан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географии</w:t>
            </w:r>
          </w:p>
        </w:tc>
      </w:tr>
      <w:tr w:rsidR="008053A7" w:rsidTr="00DE41EE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737F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Гилязева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Фирая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Ханифовна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6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351002 - Муниципальная автономная общеобразовательная организация  "Средняя общеобразовательная школа №2" муниципального образования "Лениногорский муниципальный район" Республики Татарстан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татарского языка и литературы</w:t>
            </w:r>
          </w:p>
        </w:tc>
      </w:tr>
      <w:tr w:rsidR="008053A7" w:rsidTr="004E1637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737F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1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Гимаева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Роза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Сайфуловна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351007 - Муниципальная бюджетная общеобразовательная организация  "Средняя общеобразовательная школа №7 г. Лениногорска"  Лениногорского муниципального района РТ</w:t>
            </w:r>
          </w:p>
        </w:tc>
        <w:tc>
          <w:tcPr>
            <w:tcW w:w="17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татарского языка и литературы</w:t>
            </w:r>
          </w:p>
        </w:tc>
      </w:tr>
      <w:tr w:rsidR="008053A7" w:rsidTr="004E1637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737F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Давыдова Светлана Александровна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351007 - Муниципальная бюджетная общеобразовательная организация  "Средняя общеобразовательная школа №7 г. Лениногорска"  Лениногорского муниципального района РТ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физической культуры</w:t>
            </w:r>
          </w:p>
        </w:tc>
      </w:tr>
      <w:tr w:rsidR="008053A7" w:rsidTr="004E1637">
        <w:trPr>
          <w:trHeight w:val="1257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737F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Закирова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Гульшат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Шамиловна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351008 - Муниципальная бюджетная общеобразовательная организация  "Средняя общеобразовательная школа №8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татарского языка и литературы</w:t>
            </w:r>
          </w:p>
        </w:tc>
      </w:tr>
      <w:tr w:rsidR="008053A7" w:rsidTr="004E1637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737F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Заплетаева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Ирина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Наелевна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351007 - Муниципальная бюджетная общеобразовательная организация  "Средняя общеобразовательная школа №7 г. Лениногорска"  Лениногорского муниципального района РТ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английского языка</w:t>
            </w:r>
          </w:p>
        </w:tc>
      </w:tr>
      <w:tr w:rsidR="008053A7" w:rsidTr="004E1637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737F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Касимова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Лилия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Амировна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351002 - Муниципальная автономная общеобразовательная организация  "Средняя общеобразовательная школа №2" муниципального образования "Лениногорский муниципальный район" Республики Татарстан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татарского языка и литературы</w:t>
            </w:r>
          </w:p>
        </w:tc>
      </w:tr>
      <w:tr w:rsidR="008053A7" w:rsidTr="004E1637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737F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Матросова Елена Викторовна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351012 - Муниципальная бюджетная общеобразовательная организация  "Лицей №12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Педагог-психолог</w:t>
            </w:r>
          </w:p>
        </w:tc>
      </w:tr>
      <w:tr w:rsidR="008053A7" w:rsidTr="004E1637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737F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Минахметова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Эльмира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Хазиевна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737F9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354031 - Муниципальная бюджетная общеобразовательная организация  "Урдалинская основная общеобразовательная школа " Лениногорского муниципального района РТ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8053A7" w:rsidTr="004E1637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4E16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4E163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Павельева Анастасия Анатольевна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351007 - Муниципальная бюджетная общеобразовательная организация  "Средняя общеобразовательная школа №7 г. Лениногорска"  Лениногорского муниципального района РТ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английского языка</w:t>
            </w:r>
          </w:p>
        </w:tc>
      </w:tr>
      <w:tr w:rsidR="008053A7" w:rsidTr="004E1637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4E16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4E163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Пономарева Лиля Николаевна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351005 - Муниципальная автономная общеобразовательная организация   "Средняя общеобразовательная школа №5" муниципального образования "Лениногорского муниципального района" Республики Татарстан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английского языка</w:t>
            </w:r>
          </w:p>
        </w:tc>
      </w:tr>
      <w:tr w:rsidR="008053A7" w:rsidTr="004E1637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4E16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1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4E163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Сабирова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Альфинур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Хамитовна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351007 - Муниципальная бюджетная общеобразовательная организация  "Средняя общеобразовательная школа №7 г. Лениногорска"  Лениногорского муниципального района РТ</w:t>
            </w:r>
          </w:p>
        </w:tc>
        <w:tc>
          <w:tcPr>
            <w:tcW w:w="17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истории</w:t>
            </w:r>
          </w:p>
        </w:tc>
      </w:tr>
      <w:tr w:rsidR="008053A7" w:rsidTr="004E1637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4E16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4E163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Самсонова Елена Анатольевна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351002 - Муниципальная автономная общеобразовательная организация  "Средняя общеобразовательная школа №2" муниципального образования "Лениногорский муниципальный район" Республики Татарстан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8053A7" w:rsidTr="004E1637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4E16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4E163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Саушкина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Галина Владимировна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352029 - Муниципальная бюджетная общеобразовательная организация  "Ново-Сережкинская средняя общеобразовательная школа" Лениногорского муниципального района РТ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8053A7" w:rsidTr="004E1637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4E16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4E163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Сафин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Нияз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Муллаханович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351002 - Муниципальная автономная общеобразовательная организация  "Средняя общеобразовательная школа №2" муниципального образования "Лениногорский муниципальный район" Республики Татарстан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технологии</w:t>
            </w:r>
          </w:p>
        </w:tc>
      </w:tr>
      <w:tr w:rsidR="008053A7" w:rsidTr="004E1637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4E16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Сафина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Наиля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Касымовна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(9207 405081)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4E163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351005 - Муниципальная автономная общеобразовательная организация   "Средняя общеобразовательная школа №5" муниципального образования "Лениногорского муниципального района" Республики Татарстан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8053A7" w:rsidTr="004E1637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4E16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4E163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Сахапова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Земфира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Ильясовна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4E163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354036 - Муниципальная бюджетная общеобразовательная организация  "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Кирлигачская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основная общеобразовательная школа " Лениногорского муниципального района РТ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 истории и обществознания</w:t>
            </w:r>
          </w:p>
        </w:tc>
      </w:tr>
      <w:tr w:rsidR="008053A7" w:rsidTr="004E1637">
        <w:trPr>
          <w:trHeight w:val="1257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4E16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4E163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Хайруллина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Эльвира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Нафисовна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4E163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351008 - Муниципальная бюджетная общеобразовательная организация  "Средняя общеобразовательная школа №8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татарского языка и литературы</w:t>
            </w:r>
          </w:p>
        </w:tc>
      </w:tr>
      <w:tr w:rsidR="008053A7" w:rsidTr="004E1637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4E16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4E163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Хаметзанов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Салих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Салимович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351005 - Муниципальная автономная общеобразовательная организация   "Средняя общеобразовательная школа №5" муниципального образования "Лениногорского муниципального района" Республики Татарстан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татарского языка и литературы</w:t>
            </w:r>
          </w:p>
        </w:tc>
      </w:tr>
      <w:tr w:rsidR="008053A7" w:rsidTr="004E1637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4E16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4E163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Хасанова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Лейсан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Рихватовна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351002 - Муниципальная автономная общеобразовательная организация  "Средняя общеобразовательная школа №2" муниципального образования "Лениногорский муниципальный район" Республики Татарстан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Педагог-психолог</w:t>
            </w:r>
          </w:p>
        </w:tc>
      </w:tr>
      <w:tr w:rsidR="008053A7" w:rsidTr="004E1637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4E16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1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4E163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Шарапова Гузель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Раисовна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351002 - Муниципальная автономная общеобразовательная организация  "Средняя общеобразовательная школа №2" муниципального образования "Лениногорский муниципальный район" Республики Татарстан</w:t>
            </w:r>
          </w:p>
        </w:tc>
        <w:tc>
          <w:tcPr>
            <w:tcW w:w="17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Педагог-организатор</w:t>
            </w:r>
          </w:p>
        </w:tc>
      </w:tr>
      <w:tr w:rsidR="008053A7" w:rsidTr="004E1637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4E16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4E1637" w:rsidP="004E163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Шарипова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Наиля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Абраровна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351007 - Муниципальная бюджетная общеобразовательная организация  "Средняя общеобразовательная школа №7 г. Лениногорска"  Лениногорского муниципального района РТ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биологии</w:t>
            </w:r>
          </w:p>
        </w:tc>
      </w:tr>
      <w:tr w:rsidR="008053A7" w:rsidTr="004E1637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4E16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4E163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Якупова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Гузалия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Нотфулловна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354032 - Муниципальная бюджетная общеобразовательная организация  "Зай-Каратайская основная общеобразовательная школа " Лениногорского муниципального района РТ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8053A7" w:rsidTr="004E1637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4E16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4E163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Якупова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4E1637">
              <w:rPr>
                <w:rFonts w:ascii="Arial" w:hAnsi="Arial" w:cs="Arial"/>
                <w:color w:val="000000"/>
                <w:sz w:val="16"/>
                <w:szCs w:val="16"/>
              </w:rPr>
              <w:t>Гульнас</w:t>
            </w:r>
            <w:proofErr w:type="spellEnd"/>
            <w:r w:rsidR="004E1637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4E1637">
              <w:rPr>
                <w:rFonts w:ascii="Arial" w:hAnsi="Arial" w:cs="Arial"/>
                <w:color w:val="000000"/>
                <w:sz w:val="16"/>
                <w:szCs w:val="16"/>
              </w:rPr>
              <w:t>Мудаисовна</w:t>
            </w:r>
            <w:proofErr w:type="spellEnd"/>
            <w:r w:rsidR="004E1637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352023 - Муниципальная бюджетная общеобразовательная организация  "Старокувакская средняя общеобразовательная школа" Лениногорского муниципального района РТ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</w:t>
            </w:r>
          </w:p>
        </w:tc>
      </w:tr>
      <w:tr w:rsidR="008053A7" w:rsidTr="004E1637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4E16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4E163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Якупова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Розалия Рустамовна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351007 - Муниципальная бюджетная общеобразовательная организация  "Средняя общеобразовательная школа №7 г. Лениногорска"  Лениногорского муниципального района РТ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татарского языка и литературы</w:t>
            </w:r>
          </w:p>
        </w:tc>
      </w:tr>
      <w:tr w:rsidR="008053A7" w:rsidTr="004E1637">
        <w:trPr>
          <w:trHeight w:val="1257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4E16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4E163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Алтынбаева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Гулназ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4E1637">
              <w:rPr>
                <w:rFonts w:ascii="Arial" w:hAnsi="Arial" w:cs="Arial"/>
                <w:color w:val="000000"/>
                <w:sz w:val="16"/>
                <w:szCs w:val="16"/>
              </w:rPr>
              <w:t xml:space="preserve">Петровна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354041 - Муниципальная бюджетная общеобразовательная организация  "Каркалинская основная общеобразовательная школа" муниципального образования "Лениногорский муниципальный район" Республики Татарстан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английского языка</w:t>
            </w:r>
          </w:p>
        </w:tc>
      </w:tr>
      <w:tr w:rsidR="008053A7" w:rsidTr="004E1637">
        <w:trPr>
          <w:trHeight w:val="1257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4E16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4E163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Бадртдинов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Задит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Завдатович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354041 - Муниципальная бюджетная общеобразовательная организация  "Каркалинская основная общеобразовательная школа" муниципального образования "Лениногорский муниципальный район" Республики Татарстан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истории</w:t>
            </w:r>
          </w:p>
        </w:tc>
      </w:tr>
      <w:tr w:rsidR="008053A7" w:rsidTr="004E1637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4E16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4E163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Вагизова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Минзиля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Гадыевна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353011 - Муниципальная бюджетная общеобразовательная организация  "Гимназия №11 г. Лениногорска" муниципального образования " Лениногорский  муниципальный  район"  РТ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8053A7" w:rsidTr="004E1637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4E16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3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4E163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Газизянова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Гулия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Минсабитовна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352023 - Муниципальная бюджетная общеобразовательная организация  "Старокувакская средняя общеобразовательная школа" Лениногорского муниципального района РТ</w:t>
            </w:r>
          </w:p>
        </w:tc>
        <w:tc>
          <w:tcPr>
            <w:tcW w:w="17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8053A7" w:rsidTr="004E1637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4E16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4E163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Идиятова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Ильгиза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Ильгизаровна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352027 - Муниципальная бюджетная общеобразовательная организация  "Подлесная основная общеобразовательная школа" Лениногорского муниципального района РТ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музыки</w:t>
            </w:r>
          </w:p>
        </w:tc>
      </w:tr>
      <w:tr w:rsidR="008053A7" w:rsidTr="004E1637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4E16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4E163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Комбарова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Валентина Николаевна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352028 - Муниципальная бюджетная общеобразовательная организация  "Мордва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Кармалкинская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основная общеобразовательная школа"  Лениногорского муниципального района РТ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истории и обществознания</w:t>
            </w:r>
          </w:p>
        </w:tc>
      </w:tr>
      <w:tr w:rsidR="008053A7" w:rsidTr="004E1637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4E16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4E163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Магасумова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Назира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Харисовна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352025 - Муниципальная бюджетная общеобразовательная организация  "Ивановская средняя общеобразовательная школа" Лениногорского муниципального района РТ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8053A7" w:rsidTr="004E1637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4E16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4E163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Малыхина Татьяна Николаевна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351001 - Муниципальная бюджетная общеобразовательная организация  "Основная общеобразовательная школа №1 г. Лениногорска" Лениногорского муниципального района РТ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8053A7" w:rsidTr="004E1637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4E16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4E163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Петряев Павел Петрович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4E163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352028 - Муниципальная бюджетная общеобразовательная организация  "Мордва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Кармалкинская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основная общеобразовательная школа"  Лениногорского муниципального района РТ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технологии и физической культуры</w:t>
            </w:r>
          </w:p>
        </w:tc>
      </w:tr>
      <w:tr w:rsidR="008053A7" w:rsidTr="004E1637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4E16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4E163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Сабирова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Миляуша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Мар</w:t>
            </w:r>
            <w:r w:rsidR="004E1637">
              <w:rPr>
                <w:rFonts w:ascii="Arial" w:hAnsi="Arial" w:cs="Arial"/>
                <w:color w:val="000000"/>
                <w:sz w:val="16"/>
                <w:szCs w:val="16"/>
              </w:rPr>
              <w:t>сельевна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354031 - Муниципальная бюджетная общеобразовательная организация  "Урдалинская основная общеобразовательная школа " Лениногорского муниципального района РТ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Педагог-организатор</w:t>
            </w:r>
          </w:p>
        </w:tc>
      </w:tr>
      <w:tr w:rsidR="008053A7" w:rsidTr="004E1637">
        <w:trPr>
          <w:trHeight w:val="852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4E16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4E163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Фасхутдинова</w:t>
            </w:r>
            <w:proofErr w:type="spellEnd"/>
            <w:r w:rsidR="004E1637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4E1637">
              <w:rPr>
                <w:rFonts w:ascii="Arial" w:hAnsi="Arial" w:cs="Arial"/>
                <w:color w:val="000000"/>
                <w:sz w:val="16"/>
                <w:szCs w:val="16"/>
              </w:rPr>
              <w:t>Фарида</w:t>
            </w:r>
            <w:proofErr w:type="spellEnd"/>
            <w:r w:rsidR="004E1637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4E1637">
              <w:rPr>
                <w:rFonts w:ascii="Arial" w:hAnsi="Arial" w:cs="Arial"/>
                <w:color w:val="000000"/>
                <w:sz w:val="16"/>
                <w:szCs w:val="16"/>
              </w:rPr>
              <w:t>Фаридовна</w:t>
            </w:r>
            <w:proofErr w:type="spellEnd"/>
            <w:r w:rsidR="004E1637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354038 - Муниципальная бюджетная общеобразовательная организация  "Сугушлинская основная общеобразовательная школа" Лениногорского муниципального района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8053A7" w:rsidTr="004E1637">
        <w:trPr>
          <w:trHeight w:val="105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4E163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4E163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Хасаншин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Хамит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Хасанович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351002 - Муниципальная автономная общеобразовательная организация  "Средняя общеобразовательная школа №2" муниципального образования "Лениногорский муниципальный район" Республики Татарстан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физической культуры</w:t>
            </w:r>
          </w:p>
        </w:tc>
      </w:tr>
      <w:tr w:rsidR="008053A7" w:rsidTr="00737F9B">
        <w:trPr>
          <w:trHeight w:val="765"/>
        </w:trPr>
        <w:tc>
          <w:tcPr>
            <w:tcW w:w="1630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053A7" w:rsidTr="00737F9B">
        <w:trPr>
          <w:trHeight w:val="630"/>
        </w:trPr>
        <w:tc>
          <w:tcPr>
            <w:tcW w:w="1630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053A7" w:rsidTr="00DE41EE">
        <w:trPr>
          <w:trHeight w:val="1257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A7" w:rsidRDefault="008053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DE41E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 w:rsidP="00DE41E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Юмагулова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Раиля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Атласовна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352021 - Муниципальная бюджетная общеобразовательная организация  "Шугуровская средняя общеобразовательная школа имени Валерия Павловича Чкалова" муниципального образования "Лениногорский муниципальный район" Республики Татарстан</w:t>
            </w:r>
          </w:p>
        </w:tc>
        <w:tc>
          <w:tcPr>
            <w:tcW w:w="17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053A7" w:rsidRDefault="008053A7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Педагог дополнительного образования</w:t>
            </w:r>
          </w:p>
        </w:tc>
      </w:tr>
    </w:tbl>
    <w:p w:rsidR="008053A7" w:rsidRDefault="008053A7"/>
    <w:sectPr w:rsidR="008053A7" w:rsidSect="008053A7">
      <w:pgSz w:w="16838" w:h="11906" w:orient="landscape"/>
      <w:pgMar w:top="567" w:right="567" w:bottom="567" w:left="567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8"/>
  <w:characterSpacingControl w:val="doNotCompress"/>
  <w:compat/>
  <w:rsids>
    <w:rsidRoot w:val="008053A7"/>
    <w:rsid w:val="00082DB2"/>
    <w:rsid w:val="004E1637"/>
    <w:rsid w:val="00737F9B"/>
    <w:rsid w:val="008053A7"/>
    <w:rsid w:val="00D15EF0"/>
    <w:rsid w:val="00DE4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5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053A7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8053A7"/>
    <w:rPr>
      <w:color w:val="800080"/>
      <w:u w:val="single"/>
    </w:rPr>
  </w:style>
  <w:style w:type="paragraph" w:customStyle="1" w:styleId="xl60">
    <w:name w:val="xl60"/>
    <w:basedOn w:val="a"/>
    <w:rsid w:val="008053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1">
    <w:name w:val="xl61"/>
    <w:basedOn w:val="a"/>
    <w:rsid w:val="008053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2">
    <w:name w:val="xl62"/>
    <w:basedOn w:val="a"/>
    <w:rsid w:val="008053A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">
    <w:name w:val="xl63"/>
    <w:basedOn w:val="a"/>
    <w:rsid w:val="008053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64">
    <w:name w:val="xl64"/>
    <w:basedOn w:val="a"/>
    <w:rsid w:val="008053A7"/>
    <w:pPr>
      <w:pBdr>
        <w:top w:val="single" w:sz="4" w:space="0" w:color="000000"/>
        <w:left w:val="single" w:sz="4" w:space="2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ind w:firstLineChars="300" w:firstLine="300"/>
      <w:textAlignment w:val="center"/>
    </w:pPr>
    <w:rPr>
      <w:sz w:val="16"/>
      <w:szCs w:val="16"/>
    </w:rPr>
  </w:style>
  <w:style w:type="paragraph" w:customStyle="1" w:styleId="xl65">
    <w:name w:val="xl65"/>
    <w:basedOn w:val="a"/>
    <w:rsid w:val="008053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6">
    <w:name w:val="xl66"/>
    <w:basedOn w:val="a"/>
    <w:rsid w:val="008053A7"/>
    <w:pPr>
      <w:shd w:val="clear" w:color="000000" w:fill="FFFFFF"/>
      <w:spacing w:before="100" w:beforeAutospacing="1" w:after="100" w:afterAutospacing="1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8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8;&#1052;&#1062;\Application%20Data\Microsoft\&#1064;&#1072;&#1073;&#1083;&#1086;&#1085;&#1099;\Normal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Normal11</Template>
  <TotalTime>24</TotalTime>
  <Pages>1</Pages>
  <Words>2039</Words>
  <Characters>11625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Mac93</cp:lastModifiedBy>
  <cp:revision>4</cp:revision>
  <dcterms:created xsi:type="dcterms:W3CDTF">2015-05-14T13:56:00Z</dcterms:created>
  <dcterms:modified xsi:type="dcterms:W3CDTF">2015-05-14T17:14:00Z</dcterms:modified>
</cp:coreProperties>
</file>